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55F" w:rsidRPr="00CB7D0B" w:rsidRDefault="00D5655F" w:rsidP="006F2C09">
      <w:pPr>
        <w:jc w:val="right"/>
        <w:rPr>
          <w:sz w:val="28"/>
          <w:szCs w:val="28"/>
          <w:lang w:val="uk-UA"/>
        </w:rPr>
      </w:pPr>
    </w:p>
    <w:p w:rsidR="00D5655F" w:rsidRPr="009F397A" w:rsidRDefault="00D5655F" w:rsidP="006F2C09">
      <w:pPr>
        <w:jc w:val="center"/>
        <w:rPr>
          <w:sz w:val="28"/>
          <w:szCs w:val="28"/>
          <w:lang w:val="uk-UA"/>
        </w:rPr>
      </w:pPr>
      <w:r w:rsidRPr="009F397A">
        <w:rPr>
          <w:sz w:val="28"/>
          <w:szCs w:val="28"/>
          <w:lang w:val="uk-UA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659876015" r:id="rId6"/>
        </w:object>
      </w:r>
      <w:r w:rsidRPr="009F397A">
        <w:rPr>
          <w:sz w:val="28"/>
          <w:szCs w:val="28"/>
          <w:lang w:val="uk-UA"/>
        </w:rPr>
        <w:t xml:space="preserve"> </w:t>
      </w:r>
    </w:p>
    <w:p w:rsidR="00D5655F" w:rsidRPr="009F397A" w:rsidRDefault="00D5655F" w:rsidP="006F2C09">
      <w:pPr>
        <w:rPr>
          <w:b/>
          <w:sz w:val="28"/>
          <w:szCs w:val="28"/>
          <w:lang w:val="uk-UA"/>
        </w:rPr>
      </w:pPr>
      <w:r w:rsidRPr="009F397A">
        <w:rPr>
          <w:b/>
          <w:sz w:val="28"/>
          <w:szCs w:val="28"/>
          <w:lang w:val="uk-UA"/>
        </w:rPr>
        <w:t xml:space="preserve">                                 Київська  районна  в  м. Полтаві  рада                  </w:t>
      </w:r>
    </w:p>
    <w:p w:rsidR="00D5655F" w:rsidRPr="009F397A" w:rsidRDefault="00D5655F" w:rsidP="006F2C09">
      <w:pPr>
        <w:jc w:val="center"/>
        <w:rPr>
          <w:b/>
          <w:sz w:val="28"/>
          <w:szCs w:val="28"/>
          <w:lang w:val="uk-UA"/>
        </w:rPr>
      </w:pPr>
      <w:r w:rsidRPr="009F397A">
        <w:rPr>
          <w:b/>
          <w:sz w:val="28"/>
          <w:szCs w:val="28"/>
          <w:lang w:val="uk-UA"/>
        </w:rPr>
        <w:t>Виконавчий  комітет</w:t>
      </w:r>
    </w:p>
    <w:p w:rsidR="00D5655F" w:rsidRPr="009F397A" w:rsidRDefault="00D5655F" w:rsidP="006F2C09">
      <w:pPr>
        <w:jc w:val="center"/>
        <w:rPr>
          <w:b/>
          <w:sz w:val="28"/>
          <w:szCs w:val="28"/>
          <w:lang w:val="uk-UA"/>
        </w:rPr>
      </w:pPr>
      <w:r w:rsidRPr="009F397A">
        <w:rPr>
          <w:b/>
          <w:sz w:val="28"/>
          <w:szCs w:val="28"/>
          <w:lang w:val="uk-UA"/>
        </w:rPr>
        <w:t>Р І Ш Е Н Н Я</w:t>
      </w:r>
    </w:p>
    <w:p w:rsidR="00D5655F" w:rsidRPr="009F397A" w:rsidRDefault="00D5655F" w:rsidP="00285348">
      <w:pPr>
        <w:jc w:val="center"/>
        <w:rPr>
          <w:b/>
          <w:lang w:val="uk-UA"/>
        </w:rPr>
      </w:pPr>
    </w:p>
    <w:p w:rsidR="00D5655F" w:rsidRPr="005F07D3" w:rsidRDefault="00D5655F" w:rsidP="00285348">
      <w:pPr>
        <w:pStyle w:val="NormalWeb"/>
        <w:spacing w:before="0" w:beforeAutospacing="0" w:after="0" w:afterAutospacing="0"/>
        <w:rPr>
          <w:sz w:val="28"/>
          <w:szCs w:val="28"/>
          <w:lang w:val="en-US"/>
        </w:rPr>
      </w:pPr>
      <w:r w:rsidRPr="009F397A">
        <w:rPr>
          <w:sz w:val="28"/>
          <w:szCs w:val="28"/>
          <w:lang w:val="uk-UA"/>
        </w:rPr>
        <w:t xml:space="preserve">від 25.08.2020                                                                                              № </w:t>
      </w:r>
      <w:r>
        <w:rPr>
          <w:sz w:val="28"/>
          <w:szCs w:val="28"/>
          <w:lang w:val="en-US"/>
        </w:rPr>
        <w:t>199</w:t>
      </w:r>
    </w:p>
    <w:p w:rsidR="00D5655F" w:rsidRDefault="00D5655F" w:rsidP="00285348">
      <w:pPr>
        <w:rPr>
          <w:sz w:val="28"/>
          <w:lang w:val="uk-UA"/>
        </w:rPr>
      </w:pPr>
    </w:p>
    <w:p w:rsidR="00D5655F" w:rsidRDefault="00D5655F" w:rsidP="00285348">
      <w:pPr>
        <w:rPr>
          <w:sz w:val="28"/>
          <w:lang w:val="en-US"/>
        </w:rPr>
      </w:pPr>
      <w:r>
        <w:rPr>
          <w:sz w:val="28"/>
          <w:lang w:val="uk-UA"/>
        </w:rPr>
        <w:t>Про доцільність</w:t>
      </w:r>
      <w:r>
        <w:rPr>
          <w:sz w:val="28"/>
          <w:lang w:val="en-US"/>
        </w:rPr>
        <w:t xml:space="preserve"> </w:t>
      </w:r>
      <w:r>
        <w:rPr>
          <w:sz w:val="28"/>
          <w:lang w:val="uk-UA"/>
        </w:rPr>
        <w:t>продовження</w:t>
      </w:r>
    </w:p>
    <w:p w:rsidR="00D5655F" w:rsidRDefault="00D5655F" w:rsidP="00285348">
      <w:pPr>
        <w:rPr>
          <w:sz w:val="28"/>
          <w:lang w:val="uk-UA"/>
        </w:rPr>
      </w:pPr>
      <w:r>
        <w:rPr>
          <w:sz w:val="28"/>
          <w:lang w:val="uk-UA"/>
        </w:rPr>
        <w:t>цілодобового</w:t>
      </w:r>
      <w:r>
        <w:rPr>
          <w:sz w:val="28"/>
          <w:lang w:val="en-US"/>
        </w:rPr>
        <w:t xml:space="preserve"> </w:t>
      </w:r>
      <w:r>
        <w:rPr>
          <w:sz w:val="28"/>
          <w:lang w:val="uk-UA"/>
        </w:rPr>
        <w:t>перебування ОСОБА 1</w:t>
      </w:r>
    </w:p>
    <w:p w:rsidR="00D5655F" w:rsidRDefault="00D5655F" w:rsidP="00285348">
      <w:pPr>
        <w:rPr>
          <w:sz w:val="28"/>
          <w:lang w:val="en-US"/>
        </w:rPr>
      </w:pPr>
      <w:r>
        <w:rPr>
          <w:sz w:val="28"/>
          <w:lang w:val="uk-UA"/>
        </w:rPr>
        <w:t>в закладі, який здійснює</w:t>
      </w:r>
      <w:r>
        <w:rPr>
          <w:sz w:val="28"/>
          <w:lang w:val="en-US"/>
        </w:rPr>
        <w:t xml:space="preserve"> </w:t>
      </w:r>
      <w:r>
        <w:rPr>
          <w:sz w:val="28"/>
          <w:lang w:val="uk-UA"/>
        </w:rPr>
        <w:t xml:space="preserve">інституційний </w:t>
      </w:r>
    </w:p>
    <w:p w:rsidR="00D5655F" w:rsidRDefault="00D5655F" w:rsidP="00285348">
      <w:pPr>
        <w:rPr>
          <w:sz w:val="28"/>
          <w:lang w:val="uk-UA"/>
        </w:rPr>
      </w:pPr>
      <w:r>
        <w:rPr>
          <w:sz w:val="28"/>
          <w:lang w:val="uk-UA"/>
        </w:rPr>
        <w:t>догляд і виховання дітей</w:t>
      </w:r>
    </w:p>
    <w:p w:rsidR="00D5655F" w:rsidRDefault="00D5655F" w:rsidP="00285348">
      <w:pPr>
        <w:rPr>
          <w:sz w:val="28"/>
          <w:lang w:val="uk-UA"/>
        </w:rPr>
      </w:pPr>
    </w:p>
    <w:p w:rsidR="00D5655F" w:rsidRPr="00146163" w:rsidRDefault="00D5655F" w:rsidP="00285348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Розглянувши звернення ОСОБА 2 про прийняття рішення </w:t>
      </w:r>
      <w:r w:rsidRPr="00BB247E">
        <w:rPr>
          <w:sz w:val="28"/>
          <w:szCs w:val="28"/>
          <w:lang w:val="uk-UA"/>
        </w:rPr>
        <w:t>щодо продовження цілодобового перебування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її малолітнього сина ОСОБА 1, 16.11.2005 р.н. в Полтавській спеціальній школі-інтернат І-ІІІ ступенів Полтавської обласної ради, в</w:t>
      </w:r>
      <w:r>
        <w:rPr>
          <w:sz w:val="28"/>
          <w:lang w:val="uk-UA"/>
        </w:rPr>
        <w:t xml:space="preserve">ідповідно до </w:t>
      </w:r>
      <w:r w:rsidRPr="00A15B64">
        <w:rPr>
          <w:sz w:val="28"/>
          <w:szCs w:val="28"/>
          <w:lang w:val="uk-UA"/>
        </w:rPr>
        <w:t>«</w:t>
      </w:r>
      <w:r>
        <w:rPr>
          <w:sz w:val="28"/>
          <w:szCs w:val="28"/>
          <w:lang w:val="uk-UA"/>
        </w:rPr>
        <w:t>Порядку зарахування дітей на цілодобове перебування до закладів, які здійснюють інституційний догляд і виховання дітей</w:t>
      </w:r>
      <w:r w:rsidRPr="00A15B64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затвердженого постановою </w:t>
      </w:r>
      <w:r w:rsidRPr="00281BCD">
        <w:rPr>
          <w:sz w:val="28"/>
          <w:szCs w:val="28"/>
          <w:lang w:val="uk-UA"/>
        </w:rPr>
        <w:t xml:space="preserve">Кабінету Міністрів України </w:t>
      </w:r>
      <w:r>
        <w:rPr>
          <w:sz w:val="28"/>
          <w:szCs w:val="28"/>
          <w:lang w:val="uk-UA"/>
        </w:rPr>
        <w:t xml:space="preserve">№ 586 від 01.06.2020, </w:t>
      </w:r>
      <w:r w:rsidRPr="00756517">
        <w:rPr>
          <w:sz w:val="28"/>
          <w:lang w:val="uk-UA"/>
        </w:rPr>
        <w:t>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>
        <w:rPr>
          <w:sz w:val="28"/>
          <w:lang w:val="uk-UA"/>
        </w:rPr>
        <w:t>»</w:t>
      </w:r>
      <w:r w:rsidRPr="00756517">
        <w:rPr>
          <w:sz w:val="28"/>
          <w:lang w:val="uk-UA"/>
        </w:rPr>
        <w:t xml:space="preserve">, беручи до уваги рішення комісії з питань захисту прав дитини від </w:t>
      </w:r>
      <w:r>
        <w:rPr>
          <w:sz w:val="28"/>
          <w:lang w:val="uk-UA"/>
        </w:rPr>
        <w:t>25.08.2020</w:t>
      </w:r>
      <w:r w:rsidRPr="00756517">
        <w:rPr>
          <w:sz w:val="28"/>
          <w:lang w:val="uk-UA"/>
        </w:rPr>
        <w:t>, виконавчий комітет Київської районної в м. Полтаві ради</w:t>
      </w:r>
    </w:p>
    <w:p w:rsidR="00D5655F" w:rsidRDefault="00D5655F" w:rsidP="00285348">
      <w:pPr>
        <w:ind w:firstLine="708"/>
        <w:jc w:val="both"/>
        <w:rPr>
          <w:sz w:val="28"/>
          <w:lang w:val="uk-UA"/>
        </w:rPr>
      </w:pPr>
    </w:p>
    <w:p w:rsidR="00D5655F" w:rsidRPr="00CC41D7" w:rsidRDefault="00D5655F" w:rsidP="00285348">
      <w:pPr>
        <w:rPr>
          <w:spacing w:val="20"/>
          <w:sz w:val="28"/>
          <w:lang w:val="uk-UA"/>
        </w:rPr>
      </w:pPr>
      <w:r w:rsidRPr="00CC41D7">
        <w:rPr>
          <w:sz w:val="28"/>
          <w:lang w:val="uk-UA"/>
        </w:rPr>
        <w:t>в и р і ш и в</w:t>
      </w:r>
      <w:r w:rsidRPr="00CC41D7">
        <w:rPr>
          <w:spacing w:val="20"/>
          <w:sz w:val="28"/>
          <w:lang w:val="uk-UA"/>
        </w:rPr>
        <w:t>:</w:t>
      </w:r>
    </w:p>
    <w:p w:rsidR="00D5655F" w:rsidRPr="00CC41D7" w:rsidRDefault="00D5655F" w:rsidP="00285348">
      <w:pPr>
        <w:rPr>
          <w:color w:val="FF0000"/>
          <w:spacing w:val="20"/>
          <w:sz w:val="28"/>
          <w:lang w:val="uk-UA"/>
        </w:rPr>
      </w:pPr>
    </w:p>
    <w:p w:rsidR="00D5655F" w:rsidRDefault="00D5655F" w:rsidP="005D5B1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прийняти рішення про доцільність продовження цілодобового перебування малолітнього ОСОБА 1, 16.11.2005 р.н. у Полтавській спеціальній загальноосвітній школі-інтернат І-ІІІ ступенів Полтавської обласної ради на період з 01.09.2020 по 31.05.2021, враховуючи наступні обставини:</w:t>
      </w:r>
    </w:p>
    <w:p w:rsidR="00D5655F" w:rsidRDefault="00D5655F" w:rsidP="00285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дитина має діагноз: хронічна двобічна сенсоневральна глухота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ступеню;</w:t>
      </w:r>
    </w:p>
    <w:p w:rsidR="00D5655F" w:rsidRPr="0009574E" w:rsidRDefault="00D5655F" w:rsidP="00285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матір малолітнього </w:t>
      </w:r>
      <w:r>
        <w:rPr>
          <w:sz w:val="28"/>
          <w:szCs w:val="28"/>
          <w:lang w:val="uk-UA"/>
        </w:rPr>
        <w:t>ОСОБА 2 працює в нічні зміни</w:t>
      </w:r>
      <w:r w:rsidRPr="0009574E">
        <w:rPr>
          <w:sz w:val="28"/>
          <w:szCs w:val="28"/>
          <w:lang w:val="uk-UA"/>
        </w:rPr>
        <w:t>;</w:t>
      </w:r>
    </w:p>
    <w:p w:rsidR="00D5655F" w:rsidRPr="0009574E" w:rsidRDefault="00D5655F" w:rsidP="00285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>відомості про батька</w:t>
      </w:r>
      <w:r>
        <w:rPr>
          <w:sz w:val="28"/>
          <w:szCs w:val="28"/>
          <w:lang w:val="uk-UA"/>
        </w:rPr>
        <w:t xml:space="preserve"> ОСОБА 1, 16.11.2005 р.н</w:t>
      </w:r>
      <w:r w:rsidRPr="0009574E">
        <w:rPr>
          <w:sz w:val="28"/>
          <w:szCs w:val="28"/>
          <w:lang w:val="uk-UA"/>
        </w:rPr>
        <w:t xml:space="preserve"> записані відповідно до ч. 1 ст. 135 Сімейного кодексу України;</w:t>
      </w:r>
    </w:p>
    <w:p w:rsidR="00D5655F" w:rsidRPr="0009574E" w:rsidRDefault="00D5655F" w:rsidP="0028534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09574E">
        <w:rPr>
          <w:sz w:val="28"/>
          <w:szCs w:val="28"/>
          <w:lang w:val="uk-UA"/>
        </w:rPr>
        <w:t xml:space="preserve">у дитини відсутні рідні, які б могли наглядати за нею під час </w:t>
      </w:r>
      <w:r>
        <w:rPr>
          <w:sz w:val="28"/>
          <w:szCs w:val="28"/>
          <w:lang w:val="uk-UA"/>
        </w:rPr>
        <w:t>нічних змін  матері.</w:t>
      </w:r>
    </w:p>
    <w:p w:rsidR="00D5655F" w:rsidRDefault="00D5655F" w:rsidP="00285348">
      <w:pPr>
        <w:pStyle w:val="ListParagraph"/>
        <w:tabs>
          <w:tab w:val="left" w:pos="142"/>
        </w:tabs>
        <w:spacing w:after="0" w:line="240" w:lineRule="auto"/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D5655F" w:rsidRPr="00CC41D7" w:rsidRDefault="00D5655F" w:rsidP="00285348">
      <w:pPr>
        <w:pStyle w:val="ListParagraph"/>
        <w:tabs>
          <w:tab w:val="left" w:pos="142"/>
        </w:tabs>
        <w:spacing w:after="0" w:line="240" w:lineRule="auto"/>
        <w:ind w:left="0"/>
        <w:jc w:val="both"/>
        <w:rPr>
          <w:sz w:val="28"/>
          <w:szCs w:val="28"/>
          <w:shd w:val="clear" w:color="auto" w:fill="FFFFFF"/>
          <w:lang w:val="uk-UA"/>
        </w:rPr>
      </w:pPr>
    </w:p>
    <w:p w:rsidR="00D5655F" w:rsidRDefault="00D5655F" w:rsidP="0028534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                                                     Сергій СИНЯГІВСЬКИЙ</w:t>
      </w:r>
    </w:p>
    <w:p w:rsidR="00D5655F" w:rsidRPr="00CC41D7" w:rsidRDefault="00D5655F" w:rsidP="00285348">
      <w:pPr>
        <w:rPr>
          <w:lang w:val="uk-UA"/>
        </w:rPr>
      </w:pPr>
    </w:p>
    <w:p w:rsidR="00D5655F" w:rsidRPr="00B86137" w:rsidRDefault="00D5655F" w:rsidP="00285348">
      <w:pPr>
        <w:rPr>
          <w:lang w:val="uk-UA"/>
        </w:rPr>
      </w:pPr>
    </w:p>
    <w:p w:rsidR="00D5655F" w:rsidRPr="004152A6" w:rsidRDefault="00D5655F" w:rsidP="004152A6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Pr="000C759A">
        <w:rPr>
          <w:sz w:val="26"/>
          <w:szCs w:val="26"/>
          <w:lang w:val="uk-UA"/>
        </w:rPr>
        <w:t xml:space="preserve">                                       </w:t>
      </w:r>
      <w:r>
        <w:rPr>
          <w:sz w:val="26"/>
          <w:szCs w:val="26"/>
          <w:lang w:val="uk-UA"/>
        </w:rPr>
        <w:t xml:space="preserve">                        </w:t>
      </w:r>
      <w:r w:rsidRPr="00FD6B55">
        <w:rPr>
          <w:sz w:val="26"/>
          <w:szCs w:val="26"/>
          <w:lang w:val="uk-UA"/>
        </w:rPr>
        <w:t xml:space="preserve">                                                                       </w:t>
      </w:r>
      <w:r w:rsidRPr="00FD6B55">
        <w:rPr>
          <w:b/>
          <w:sz w:val="26"/>
          <w:szCs w:val="26"/>
          <w:lang w:val="uk-UA"/>
        </w:rPr>
        <w:t xml:space="preserve">   </w:t>
      </w:r>
      <w:bookmarkStart w:id="0" w:name="_GoBack"/>
      <w:bookmarkEnd w:id="0"/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 </w:t>
      </w:r>
      <w:r w:rsidRPr="00740D0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 </w:t>
      </w:r>
    </w:p>
    <w:sectPr w:rsidR="00D5655F" w:rsidRPr="004152A6" w:rsidSect="006F2C09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29"/>
    <w:rsid w:val="000129F7"/>
    <w:rsid w:val="00021700"/>
    <w:rsid w:val="00031649"/>
    <w:rsid w:val="00032DFB"/>
    <w:rsid w:val="0005526C"/>
    <w:rsid w:val="00061861"/>
    <w:rsid w:val="00084C7E"/>
    <w:rsid w:val="000868BF"/>
    <w:rsid w:val="00095228"/>
    <w:rsid w:val="0009574E"/>
    <w:rsid w:val="00095C07"/>
    <w:rsid w:val="000A0FEA"/>
    <w:rsid w:val="000A5DAA"/>
    <w:rsid w:val="000A76C2"/>
    <w:rsid w:val="000C759A"/>
    <w:rsid w:val="000D25B1"/>
    <w:rsid w:val="000D7987"/>
    <w:rsid w:val="000E16A2"/>
    <w:rsid w:val="000E1C80"/>
    <w:rsid w:val="000F4A33"/>
    <w:rsid w:val="00107EF9"/>
    <w:rsid w:val="00115D3E"/>
    <w:rsid w:val="00123771"/>
    <w:rsid w:val="0013373B"/>
    <w:rsid w:val="00135BD2"/>
    <w:rsid w:val="001427B0"/>
    <w:rsid w:val="00146163"/>
    <w:rsid w:val="001524B5"/>
    <w:rsid w:val="001546F4"/>
    <w:rsid w:val="00155B11"/>
    <w:rsid w:val="0015728D"/>
    <w:rsid w:val="001647C8"/>
    <w:rsid w:val="00165FC2"/>
    <w:rsid w:val="0017163D"/>
    <w:rsid w:val="001810C6"/>
    <w:rsid w:val="00190EB5"/>
    <w:rsid w:val="00195C14"/>
    <w:rsid w:val="001A567E"/>
    <w:rsid w:val="001B086B"/>
    <w:rsid w:val="001C1C67"/>
    <w:rsid w:val="001C432B"/>
    <w:rsid w:val="001C6F3D"/>
    <w:rsid w:val="001E2382"/>
    <w:rsid w:val="001E28FA"/>
    <w:rsid w:val="001E7173"/>
    <w:rsid w:val="002001CD"/>
    <w:rsid w:val="00203D10"/>
    <w:rsid w:val="00204B3C"/>
    <w:rsid w:val="00213200"/>
    <w:rsid w:val="002350E5"/>
    <w:rsid w:val="002461ED"/>
    <w:rsid w:val="00265E3E"/>
    <w:rsid w:val="00267B56"/>
    <w:rsid w:val="00270ED5"/>
    <w:rsid w:val="002764FA"/>
    <w:rsid w:val="00281BCD"/>
    <w:rsid w:val="002842B7"/>
    <w:rsid w:val="00285348"/>
    <w:rsid w:val="00285D10"/>
    <w:rsid w:val="0029031B"/>
    <w:rsid w:val="00292AC1"/>
    <w:rsid w:val="00293C3D"/>
    <w:rsid w:val="002A40AD"/>
    <w:rsid w:val="002A4AC8"/>
    <w:rsid w:val="002A7939"/>
    <w:rsid w:val="002B6B87"/>
    <w:rsid w:val="002B7152"/>
    <w:rsid w:val="002C23B1"/>
    <w:rsid w:val="002C7B90"/>
    <w:rsid w:val="002C7C6C"/>
    <w:rsid w:val="002D324C"/>
    <w:rsid w:val="002D689F"/>
    <w:rsid w:val="002E2D05"/>
    <w:rsid w:val="002F0241"/>
    <w:rsid w:val="002F35AD"/>
    <w:rsid w:val="00300C32"/>
    <w:rsid w:val="00306BAB"/>
    <w:rsid w:val="00310069"/>
    <w:rsid w:val="00313D0A"/>
    <w:rsid w:val="003175CD"/>
    <w:rsid w:val="0032207F"/>
    <w:rsid w:val="003312D8"/>
    <w:rsid w:val="00337159"/>
    <w:rsid w:val="00337B9F"/>
    <w:rsid w:val="003550AA"/>
    <w:rsid w:val="00355EB3"/>
    <w:rsid w:val="00357877"/>
    <w:rsid w:val="00363BCE"/>
    <w:rsid w:val="00366C15"/>
    <w:rsid w:val="003B57B7"/>
    <w:rsid w:val="003C211C"/>
    <w:rsid w:val="003C31A6"/>
    <w:rsid w:val="003C3848"/>
    <w:rsid w:val="003D6681"/>
    <w:rsid w:val="003F31C2"/>
    <w:rsid w:val="003F3327"/>
    <w:rsid w:val="004050D5"/>
    <w:rsid w:val="004152A6"/>
    <w:rsid w:val="00416726"/>
    <w:rsid w:val="00421392"/>
    <w:rsid w:val="004277F2"/>
    <w:rsid w:val="004334F8"/>
    <w:rsid w:val="00445BB0"/>
    <w:rsid w:val="00451365"/>
    <w:rsid w:val="00451DCF"/>
    <w:rsid w:val="004557FD"/>
    <w:rsid w:val="00463F84"/>
    <w:rsid w:val="00480E86"/>
    <w:rsid w:val="004A5D56"/>
    <w:rsid w:val="004C5C6C"/>
    <w:rsid w:val="004D3AD7"/>
    <w:rsid w:val="004D65FD"/>
    <w:rsid w:val="004E326B"/>
    <w:rsid w:val="004E75A1"/>
    <w:rsid w:val="004F1AD1"/>
    <w:rsid w:val="004F2888"/>
    <w:rsid w:val="004F6B79"/>
    <w:rsid w:val="00504429"/>
    <w:rsid w:val="0050573E"/>
    <w:rsid w:val="005136DB"/>
    <w:rsid w:val="00514210"/>
    <w:rsid w:val="00526C21"/>
    <w:rsid w:val="0054017D"/>
    <w:rsid w:val="00544351"/>
    <w:rsid w:val="00550EEF"/>
    <w:rsid w:val="005639BA"/>
    <w:rsid w:val="0056615A"/>
    <w:rsid w:val="00566641"/>
    <w:rsid w:val="00596869"/>
    <w:rsid w:val="00596BC8"/>
    <w:rsid w:val="005A22D3"/>
    <w:rsid w:val="005A71F3"/>
    <w:rsid w:val="005C4DC7"/>
    <w:rsid w:val="005C5260"/>
    <w:rsid w:val="005D1E2C"/>
    <w:rsid w:val="005D3F1F"/>
    <w:rsid w:val="005D5B11"/>
    <w:rsid w:val="005F02F4"/>
    <w:rsid w:val="005F07D3"/>
    <w:rsid w:val="005F5387"/>
    <w:rsid w:val="00600BE6"/>
    <w:rsid w:val="00614316"/>
    <w:rsid w:val="00625AFF"/>
    <w:rsid w:val="006313FF"/>
    <w:rsid w:val="00633D02"/>
    <w:rsid w:val="00635DE0"/>
    <w:rsid w:val="00640810"/>
    <w:rsid w:val="00645F86"/>
    <w:rsid w:val="00663381"/>
    <w:rsid w:val="006648EC"/>
    <w:rsid w:val="00685324"/>
    <w:rsid w:val="0069332A"/>
    <w:rsid w:val="006A38F7"/>
    <w:rsid w:val="006B4B29"/>
    <w:rsid w:val="006C01E3"/>
    <w:rsid w:val="006D120A"/>
    <w:rsid w:val="006D5D9F"/>
    <w:rsid w:val="006F2C09"/>
    <w:rsid w:val="0070500D"/>
    <w:rsid w:val="00713C34"/>
    <w:rsid w:val="0072274D"/>
    <w:rsid w:val="007323AE"/>
    <w:rsid w:val="00740D07"/>
    <w:rsid w:val="00742EE1"/>
    <w:rsid w:val="00751984"/>
    <w:rsid w:val="00756517"/>
    <w:rsid w:val="00757A54"/>
    <w:rsid w:val="007664A9"/>
    <w:rsid w:val="00770866"/>
    <w:rsid w:val="007850C1"/>
    <w:rsid w:val="00791A92"/>
    <w:rsid w:val="007E21BB"/>
    <w:rsid w:val="00804183"/>
    <w:rsid w:val="00806611"/>
    <w:rsid w:val="00815FEE"/>
    <w:rsid w:val="00844A14"/>
    <w:rsid w:val="00853D3B"/>
    <w:rsid w:val="00860BAA"/>
    <w:rsid w:val="00896A45"/>
    <w:rsid w:val="00897D2B"/>
    <w:rsid w:val="008A1224"/>
    <w:rsid w:val="008B14AF"/>
    <w:rsid w:val="008B475E"/>
    <w:rsid w:val="008B66C2"/>
    <w:rsid w:val="008D02A1"/>
    <w:rsid w:val="008D19B4"/>
    <w:rsid w:val="008D3914"/>
    <w:rsid w:val="008E4F10"/>
    <w:rsid w:val="0091380F"/>
    <w:rsid w:val="0091736A"/>
    <w:rsid w:val="00920842"/>
    <w:rsid w:val="00924883"/>
    <w:rsid w:val="00930F60"/>
    <w:rsid w:val="00932B64"/>
    <w:rsid w:val="00946D71"/>
    <w:rsid w:val="0095795A"/>
    <w:rsid w:val="00961194"/>
    <w:rsid w:val="009646BB"/>
    <w:rsid w:val="00997F4D"/>
    <w:rsid w:val="009A07D0"/>
    <w:rsid w:val="009A0A43"/>
    <w:rsid w:val="009A565F"/>
    <w:rsid w:val="009B3F74"/>
    <w:rsid w:val="009B6856"/>
    <w:rsid w:val="009D191B"/>
    <w:rsid w:val="009E1BAC"/>
    <w:rsid w:val="009E290F"/>
    <w:rsid w:val="009F2622"/>
    <w:rsid w:val="009F38EB"/>
    <w:rsid w:val="009F397A"/>
    <w:rsid w:val="009F63FD"/>
    <w:rsid w:val="00A01D97"/>
    <w:rsid w:val="00A04F72"/>
    <w:rsid w:val="00A15B64"/>
    <w:rsid w:val="00A267C0"/>
    <w:rsid w:val="00A270BA"/>
    <w:rsid w:val="00A50C77"/>
    <w:rsid w:val="00A67D26"/>
    <w:rsid w:val="00A94072"/>
    <w:rsid w:val="00AA2564"/>
    <w:rsid w:val="00AB1F92"/>
    <w:rsid w:val="00AC1F66"/>
    <w:rsid w:val="00AC5AAD"/>
    <w:rsid w:val="00AD3C0C"/>
    <w:rsid w:val="00AF3E6F"/>
    <w:rsid w:val="00B021A5"/>
    <w:rsid w:val="00B27B4E"/>
    <w:rsid w:val="00B55C57"/>
    <w:rsid w:val="00B636BC"/>
    <w:rsid w:val="00B70FDD"/>
    <w:rsid w:val="00B74C17"/>
    <w:rsid w:val="00B81AF0"/>
    <w:rsid w:val="00B86137"/>
    <w:rsid w:val="00B86C95"/>
    <w:rsid w:val="00B9000C"/>
    <w:rsid w:val="00B91520"/>
    <w:rsid w:val="00B91B07"/>
    <w:rsid w:val="00BA7AA7"/>
    <w:rsid w:val="00BB247E"/>
    <w:rsid w:val="00BC285C"/>
    <w:rsid w:val="00BD471C"/>
    <w:rsid w:val="00BE2562"/>
    <w:rsid w:val="00BF2EB8"/>
    <w:rsid w:val="00C10591"/>
    <w:rsid w:val="00C3526E"/>
    <w:rsid w:val="00C46D24"/>
    <w:rsid w:val="00C5422F"/>
    <w:rsid w:val="00CA3125"/>
    <w:rsid w:val="00CB7D0B"/>
    <w:rsid w:val="00CC41D7"/>
    <w:rsid w:val="00CD492F"/>
    <w:rsid w:val="00CF40F7"/>
    <w:rsid w:val="00CF57AC"/>
    <w:rsid w:val="00CF79D6"/>
    <w:rsid w:val="00D07EA1"/>
    <w:rsid w:val="00D10580"/>
    <w:rsid w:val="00D16E0D"/>
    <w:rsid w:val="00D22DF8"/>
    <w:rsid w:val="00D3752C"/>
    <w:rsid w:val="00D53DE0"/>
    <w:rsid w:val="00D5655F"/>
    <w:rsid w:val="00D61B11"/>
    <w:rsid w:val="00D64F1B"/>
    <w:rsid w:val="00D90BB5"/>
    <w:rsid w:val="00D92388"/>
    <w:rsid w:val="00DA20C5"/>
    <w:rsid w:val="00DB35D9"/>
    <w:rsid w:val="00DB7C20"/>
    <w:rsid w:val="00DD0E21"/>
    <w:rsid w:val="00DD1D07"/>
    <w:rsid w:val="00DF1759"/>
    <w:rsid w:val="00DF7172"/>
    <w:rsid w:val="00E00090"/>
    <w:rsid w:val="00E20BA7"/>
    <w:rsid w:val="00E26FF3"/>
    <w:rsid w:val="00E35736"/>
    <w:rsid w:val="00E628C8"/>
    <w:rsid w:val="00E80E99"/>
    <w:rsid w:val="00E85E15"/>
    <w:rsid w:val="00E91D6E"/>
    <w:rsid w:val="00EA0399"/>
    <w:rsid w:val="00EA52FB"/>
    <w:rsid w:val="00EA6E07"/>
    <w:rsid w:val="00EA72E2"/>
    <w:rsid w:val="00EB6D98"/>
    <w:rsid w:val="00EB76A7"/>
    <w:rsid w:val="00EB7EDE"/>
    <w:rsid w:val="00EC1801"/>
    <w:rsid w:val="00EC1DC8"/>
    <w:rsid w:val="00ED0098"/>
    <w:rsid w:val="00ED1408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625E5"/>
    <w:rsid w:val="00F81927"/>
    <w:rsid w:val="00F82FCF"/>
    <w:rsid w:val="00F91573"/>
    <w:rsid w:val="00FA7A48"/>
    <w:rsid w:val="00FC4179"/>
    <w:rsid w:val="00FD0148"/>
    <w:rsid w:val="00FD36AF"/>
    <w:rsid w:val="00FD6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29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6B4B29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5639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39B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rsid w:val="00B9152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8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959</TotalTime>
  <Pages>1</Pages>
  <Words>309</Words>
  <Characters>1762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pc104</dc:creator>
  <cp:keywords/>
  <dc:description/>
  <cp:lastModifiedBy>Admin</cp:lastModifiedBy>
  <cp:revision>36</cp:revision>
  <cp:lastPrinted>2020-08-25T10:26:00Z</cp:lastPrinted>
  <dcterms:created xsi:type="dcterms:W3CDTF">2017-04-25T13:33:00Z</dcterms:created>
  <dcterms:modified xsi:type="dcterms:W3CDTF">2020-08-25T12:54:00Z</dcterms:modified>
</cp:coreProperties>
</file>